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78EC20A5" w:rsidR="00F07126" w:rsidRPr="00C2338D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</w:t>
      </w:r>
      <w:r w:rsidR="00CA0163">
        <w:rPr>
          <w:rFonts w:cs="Arial"/>
          <w:noProof w:val="0"/>
          <w:sz w:val="22"/>
          <w:szCs w:val="22"/>
        </w:rPr>
        <w:t>10bis</w:t>
      </w:r>
      <w:r w:rsidR="00C3552B" w:rsidRPr="00C2338D">
        <w:rPr>
          <w:rFonts w:cs="Arial"/>
          <w:noProof w:val="0"/>
          <w:sz w:val="22"/>
          <w:szCs w:val="22"/>
        </w:rPr>
        <w:t>-</w:t>
      </w:r>
      <w:r w:rsidR="00F61B46" w:rsidRPr="00C2338D">
        <w:rPr>
          <w:rFonts w:cs="Arial"/>
          <w:noProof w:val="0"/>
          <w:sz w:val="22"/>
          <w:szCs w:val="22"/>
        </w:rPr>
        <w:t>e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9E2928" w:rsidRPr="009E2928">
        <w:rPr>
          <w:rFonts w:cs="Arial"/>
          <w:noProof w:val="0"/>
          <w:sz w:val="22"/>
          <w:szCs w:val="22"/>
        </w:rPr>
        <w:t>R1-2210528</w:t>
      </w:r>
    </w:p>
    <w:p w14:paraId="742F0E02" w14:textId="74CFCDC1" w:rsidR="004F4C99" w:rsidRPr="00C2338D" w:rsidRDefault="004F4C99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eastAsiaTheme="minorEastAsia" w:hAnsi="Arial" w:cs="Arial" w:hint="eastAsia"/>
          <w:b/>
          <w:bCs/>
          <w:sz w:val="22"/>
          <w:szCs w:val="22"/>
        </w:rPr>
        <w:t>e-Meeting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October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0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19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7DF36078" w:rsidR="004E3939" w:rsidRPr="00C2338D" w:rsidRDefault="004E3939" w:rsidP="00496FA7">
      <w:pPr>
        <w:rPr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  </w:t>
      </w:r>
      <w:r w:rsidR="009E2928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 xml:space="preserve">on </w:t>
      </w:r>
      <w:r w:rsidR="00CA0163">
        <w:rPr>
          <w:rFonts w:ascii="Arial" w:hAnsi="Arial" w:cs="Arial"/>
          <w:b/>
          <w:sz w:val="22"/>
          <w:szCs w:val="22"/>
        </w:rPr>
        <w:t>support of positioning in FR2-2</w:t>
      </w:r>
      <w:r w:rsidR="00B46A32" w:rsidRPr="00C2338D">
        <w:rPr>
          <w:rFonts w:ascii="Arial" w:hAnsi="Arial" w:cs="Arial"/>
          <w:b/>
          <w:sz w:val="22"/>
          <w:szCs w:val="22"/>
        </w:rPr>
        <w:t xml:space="preserve"> </w:t>
      </w:r>
    </w:p>
    <w:p w14:paraId="3838251C" w14:textId="5B96CB7C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>LS on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support of positioning in FR2-2 (R2-2208810)</w:t>
      </w:r>
    </w:p>
    <w:p w14:paraId="5CF485B3" w14:textId="1F019132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43C8A8B" w14:textId="59390474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 </w:t>
      </w:r>
      <w:proofErr w:type="spellStart"/>
      <w:r w:rsidR="00B46A32" w:rsidRPr="00C2338D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  <w:r w:rsidR="00CA0163">
        <w:rPr>
          <w:rFonts w:ascii="Arial" w:hAnsi="Arial" w:cs="Arial"/>
          <w:b/>
          <w:bCs/>
          <w:sz w:val="22"/>
          <w:szCs w:val="22"/>
        </w:rPr>
        <w:t>, NR_ext_to_71GHz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7002BD7B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68408F">
        <w:rPr>
          <w:rFonts w:ascii="Arial" w:hAnsi="Arial" w:cs="Arial"/>
          <w:b/>
          <w:sz w:val="22"/>
          <w:szCs w:val="22"/>
        </w:rPr>
        <w:t xml:space="preserve">Samsung 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7534D3A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>RAN</w:t>
      </w:r>
      <w:r w:rsidR="00245A14" w:rsidRPr="00C2338D">
        <w:rPr>
          <w:rFonts w:ascii="Arial" w:hAnsi="Arial" w:cs="Arial"/>
          <w:b/>
          <w:bCs/>
          <w:sz w:val="22"/>
          <w:szCs w:val="22"/>
        </w:rPr>
        <w:t>2</w:t>
      </w:r>
    </w:p>
    <w:p w14:paraId="00E235EF" w14:textId="7B6CAF0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175083" w:rsidRPr="00C2338D">
        <w:rPr>
          <w:rFonts w:ascii="Arial" w:hAnsi="Arial" w:cs="Arial"/>
          <w:b/>
          <w:bCs/>
          <w:sz w:val="22"/>
          <w:szCs w:val="22"/>
        </w:rPr>
        <w:t>RAN4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60C5B71A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08F">
        <w:rPr>
          <w:rFonts w:ascii="Arial" w:hAnsi="Arial" w:cs="Arial"/>
          <w:b/>
          <w:bCs/>
          <w:sz w:val="22"/>
          <w:szCs w:val="22"/>
        </w:rPr>
        <w:t>QI XIONG</w:t>
      </w:r>
    </w:p>
    <w:p w14:paraId="019E9EC5" w14:textId="0D14F1B4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hyperlink r:id="rId8" w:history="1">
        <w:r w:rsidR="0068408F" w:rsidRPr="00374BB0">
          <w:rPr>
            <w:rStyle w:val="af4"/>
            <w:rFonts w:ascii="Arial" w:hAnsi="Arial" w:cs="Arial"/>
            <w:b/>
            <w:sz w:val="22"/>
            <w:szCs w:val="22"/>
          </w:rPr>
          <w:t>q1005.xiong@samsung.com</w:t>
        </w:r>
      </w:hyperlink>
      <w:r w:rsidR="0068408F">
        <w:rPr>
          <w:rFonts w:ascii="Arial" w:hAnsi="Arial" w:cs="Arial"/>
          <w:b/>
          <w:sz w:val="22"/>
          <w:szCs w:val="22"/>
        </w:rPr>
        <w:t xml:space="preserve"> </w:t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0226FC0C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>AN</w:t>
      </w:r>
      <w:r w:rsidR="00122A0E">
        <w:t>2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 xml:space="preserve">on </w:t>
      </w:r>
      <w:r w:rsidR="00CA0163">
        <w:t>support of positioning in FR2-2</w:t>
      </w:r>
      <w:r w:rsidRPr="001C398A">
        <w:t>.</w:t>
      </w:r>
    </w:p>
    <w:p w14:paraId="2A707353" w14:textId="7FC27CC4" w:rsidR="00207A8F" w:rsidRDefault="00207A8F" w:rsidP="008A5DE9">
      <w:pPr>
        <w:spacing w:after="120" w:line="260" w:lineRule="exact"/>
        <w:jc w:val="both"/>
      </w:pPr>
    </w:p>
    <w:p w14:paraId="5B0F0843" w14:textId="3CD06C23" w:rsidR="0068408F" w:rsidRDefault="00691AD8" w:rsidP="008A5DE9">
      <w:pPr>
        <w:spacing w:after="120" w:line="260" w:lineRule="exact"/>
        <w:jc w:val="both"/>
      </w:pPr>
      <w:r>
        <w:t xml:space="preserve">For the question </w:t>
      </w:r>
      <w:r w:rsidR="0068408F">
        <w:t>from</w:t>
      </w:r>
      <w:r>
        <w:t xml:space="preserve"> RAN2</w:t>
      </w:r>
      <w:r w:rsidR="0068408F">
        <w:t xml:space="preserve"> on whether SRS for positioning/DL-PRS with 480/960 kHz SCS can be supported in FR2-2 in R17. </w:t>
      </w:r>
      <w:r w:rsidR="0068408F" w:rsidRPr="004F4C99">
        <w:t xml:space="preserve">RAN1 </w:t>
      </w:r>
      <w:r w:rsidR="0068408F">
        <w:t>makes some discussion and has following conclusion:</w:t>
      </w:r>
    </w:p>
    <w:p w14:paraId="6830AE85" w14:textId="04EDB7A0" w:rsidR="0068408F" w:rsidRPr="0068408F" w:rsidRDefault="0068408F" w:rsidP="0068408F">
      <w:pPr>
        <w:spacing w:after="120" w:line="260" w:lineRule="exact"/>
        <w:jc w:val="both"/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A2C20" wp14:editId="516B87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C941F6" w14:textId="77777777" w:rsidR="0068408F" w:rsidRDefault="0068408F" w:rsidP="008A5DE9">
                            <w:pPr>
                              <w:spacing w:after="120" w:line="260" w:lineRule="exact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C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onclusion:</w:t>
                            </w:r>
                          </w:p>
                          <w:p w14:paraId="31F453D5" w14:textId="77777777" w:rsidR="0068408F" w:rsidRDefault="0068408F" w:rsidP="008A5DE9">
                            <w:pPr>
                              <w:spacing w:after="120" w:line="260" w:lineRule="exact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2738A6">
                              <w:rPr>
                                <w:b/>
                                <w:bCs/>
                                <w:i/>
                                <w:iCs/>
                              </w:rPr>
                              <w:t>DL-PRS with 480/960 kHz SCS are not supported in FR2-2 in R17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.</w:t>
                            </w:r>
                          </w:p>
                          <w:p w14:paraId="0540E794" w14:textId="41C0338D" w:rsidR="0068408F" w:rsidRPr="00952741" w:rsidRDefault="0068408F" w:rsidP="00952741">
                            <w:pPr>
                              <w:spacing w:after="120" w:line="260" w:lineRule="exact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>From RAN1 perspective, companies have different views on whether SRS for positioning with 480/960 kHz SCS</w:t>
                            </w:r>
                            <w:r w:rsidRPr="009E292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 xml:space="preserve"> are supported in FR2-2 in R17, and RAN1 will not optimize the specifications for SRS for positioning with 480/960 kHz SCS</w:t>
                            </w:r>
                            <w:r w:rsidR="00C038CF" w:rsidRPr="009E292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 xml:space="preserve"> in</w:t>
                            </w:r>
                            <w:r w:rsidR="00C038CF"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FR2-2 in R17</w:t>
                            </w:r>
                            <w:r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AA2C2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textbox style="mso-fit-shape-to-text:t">
                  <w:txbxContent>
                    <w:p w14:paraId="46C941F6" w14:textId="77777777" w:rsidR="0068408F" w:rsidRDefault="0068408F" w:rsidP="008A5DE9">
                      <w:pPr>
                        <w:spacing w:after="120" w:line="260" w:lineRule="exact"/>
                        <w:jc w:val="both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C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onclusion:</w:t>
                      </w:r>
                    </w:p>
                    <w:p w14:paraId="31F453D5" w14:textId="77777777" w:rsidR="0068408F" w:rsidRDefault="0068408F" w:rsidP="008A5DE9">
                      <w:pPr>
                        <w:spacing w:after="120" w:line="260" w:lineRule="exact"/>
                        <w:jc w:val="both"/>
                        <w:rPr>
                          <w:b/>
                          <w:bCs/>
                          <w:i/>
                          <w:iCs/>
                        </w:rPr>
                      </w:pPr>
                      <w:r w:rsidRPr="002738A6">
                        <w:rPr>
                          <w:b/>
                          <w:bCs/>
                          <w:i/>
                          <w:iCs/>
                        </w:rPr>
                        <w:t>DL-PRS with 480/960 kHz SCS are not supported in FR2-2 in R17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.</w:t>
                      </w:r>
                    </w:p>
                    <w:p w14:paraId="0540E794" w14:textId="41C0338D" w:rsidR="0068408F" w:rsidRPr="00952741" w:rsidRDefault="0068408F" w:rsidP="00952741">
                      <w:pPr>
                        <w:spacing w:after="120" w:line="260" w:lineRule="exact"/>
                        <w:rPr>
                          <w:b/>
                          <w:bCs/>
                          <w:i/>
                          <w:iCs/>
                        </w:rPr>
                      </w:pPr>
                      <w:r w:rsidRPr="0068408F">
                        <w:rPr>
                          <w:b/>
                          <w:bCs/>
                          <w:i/>
                          <w:iCs/>
                        </w:rPr>
                        <w:t>From RAN1 perspective, companies have different views on whether SRS for positioning with 480/960 kHz SCS</w:t>
                      </w:r>
                      <w:r w:rsidRPr="009E2928">
                        <w:rPr>
                          <w:b/>
                          <w:bCs/>
                          <w:i/>
                          <w:iCs/>
                          <w:color w:val="000000" w:themeColor="text1"/>
                        </w:rPr>
                        <w:t xml:space="preserve"> are supported in FR2-2 in R17, and RAN1 will not optimize the specifications for SRS for positioning with 480/960 kHz SCS</w:t>
                      </w:r>
                      <w:r w:rsidR="00C038CF" w:rsidRPr="009E2928">
                        <w:rPr>
                          <w:b/>
                          <w:bCs/>
                          <w:i/>
                          <w:iCs/>
                          <w:color w:val="000000" w:themeColor="text1"/>
                        </w:rPr>
                        <w:t xml:space="preserve"> in</w:t>
                      </w:r>
                      <w:r w:rsidR="00C038CF" w:rsidRPr="0068408F">
                        <w:rPr>
                          <w:b/>
                          <w:bCs/>
                          <w:i/>
                          <w:iCs/>
                        </w:rPr>
                        <w:t xml:space="preserve"> FR2-2 in R17</w:t>
                      </w:r>
                      <w:r w:rsidRPr="0068408F">
                        <w:rPr>
                          <w:b/>
                          <w:bCs/>
                          <w:i/>
                          <w:i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8408F">
        <w:rPr>
          <w:b/>
          <w:bCs/>
          <w:i/>
          <w:iCs/>
        </w:rPr>
        <w:t xml:space="preserve"> </w:t>
      </w:r>
    </w:p>
    <w:p w14:paraId="6EC34106" w14:textId="77777777" w:rsidR="00F92972" w:rsidRPr="00F92972" w:rsidRDefault="00F92972" w:rsidP="009A5D47"/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4718E0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6B35F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58BD02F3" w14:textId="706FF9E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0739CF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7D5E6451" w14:textId="3E84B57E" w:rsidR="00B46A32" w:rsidRDefault="00B46A32" w:rsidP="00B46A32">
      <w:bookmarkStart w:id="10" w:name="OLE_LINK53"/>
      <w:bookmarkStart w:id="11" w:name="OLE_LINK54"/>
      <w:r w:rsidRPr="004619BB">
        <w:t>RAN WG1 Meeting #1</w:t>
      </w:r>
      <w:r w:rsidR="007F63B0">
        <w:t>11</w:t>
      </w:r>
      <w:r w:rsidRPr="004619BB">
        <w:tab/>
      </w:r>
      <w:r w:rsidRPr="004619BB">
        <w:tab/>
      </w:r>
      <w:r w:rsidR="007F63B0">
        <w:t>November</w:t>
      </w:r>
      <w:r w:rsidRPr="004619BB">
        <w:t xml:space="preserve"> 1</w:t>
      </w:r>
      <w:r w:rsidR="007F63B0">
        <w:t>4</w:t>
      </w:r>
      <w:r w:rsidR="00F9632B" w:rsidRPr="00F9632B">
        <w:rPr>
          <w:vertAlign w:val="superscript"/>
        </w:rPr>
        <w:t>th</w:t>
      </w:r>
      <w:r w:rsidR="00F9632B">
        <w:t xml:space="preserve"> </w:t>
      </w:r>
      <w:r w:rsidRPr="004619BB">
        <w:t xml:space="preserve">– </w:t>
      </w:r>
      <w:r w:rsidR="007F63B0">
        <w:t>18</w:t>
      </w:r>
      <w:r w:rsidR="00F9632B" w:rsidRPr="00F9632B">
        <w:rPr>
          <w:vertAlign w:val="superscript"/>
        </w:rPr>
        <w:t>th</w:t>
      </w:r>
      <w:r w:rsidRPr="004619BB">
        <w:t>, 2022</w:t>
      </w:r>
      <w:r w:rsidRPr="004619BB">
        <w:tab/>
      </w:r>
      <w:r w:rsidRPr="004619BB">
        <w:tab/>
      </w:r>
      <w:r w:rsidR="007F63B0">
        <w:t>Toulouse</w:t>
      </w:r>
    </w:p>
    <w:p w14:paraId="27B6CC63" w14:textId="6B177594" w:rsidR="00F9632B" w:rsidRDefault="00F9632B" w:rsidP="00F9632B">
      <w:r w:rsidRPr="004619BB">
        <w:t>RAN WG1 Meeting #1</w:t>
      </w:r>
      <w:r>
        <w:t>12</w:t>
      </w:r>
      <w:r w:rsidRPr="004619BB">
        <w:tab/>
      </w:r>
      <w:r w:rsidRPr="004619BB">
        <w:tab/>
      </w:r>
      <w:r w:rsidRPr="00F9632B">
        <w:t>February 27</w:t>
      </w:r>
      <w:r w:rsidRPr="00F9632B">
        <w:rPr>
          <w:vertAlign w:val="superscript"/>
        </w:rPr>
        <w:t>th</w:t>
      </w:r>
      <w:r>
        <w:t xml:space="preserve"> </w:t>
      </w:r>
      <w:r w:rsidRPr="00F9632B">
        <w:t>– March 3</w:t>
      </w:r>
      <w:r w:rsidRPr="00F9632B">
        <w:rPr>
          <w:vertAlign w:val="superscript"/>
        </w:rPr>
        <w:t>rd</w:t>
      </w:r>
      <w:r w:rsidRPr="00F9632B">
        <w:t>, 2023</w:t>
      </w:r>
      <w:r>
        <w:t xml:space="preserve">         </w:t>
      </w:r>
      <w:r w:rsidRPr="00F9632B">
        <w:t>Athens</w:t>
      </w:r>
    </w:p>
    <w:p w14:paraId="664634A0" w14:textId="77777777" w:rsidR="007E3E71" w:rsidRPr="00F9632B" w:rsidRDefault="007E3E71" w:rsidP="007E3E71"/>
    <w:p w14:paraId="2FE7839D" w14:textId="77777777" w:rsidR="007E3E71" w:rsidRPr="00B46A32" w:rsidRDefault="007E3E71" w:rsidP="007E3E71"/>
    <w:p w14:paraId="296428DE" w14:textId="77777777" w:rsidR="007E3E71" w:rsidRPr="007E3E71" w:rsidRDefault="007E3E71" w:rsidP="002F1940"/>
    <w:bookmarkEnd w:id="10"/>
    <w:bookmarkEnd w:id="11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8DB74" w14:textId="77777777" w:rsidR="00F87E6C" w:rsidRDefault="00F87E6C">
      <w:r>
        <w:separator/>
      </w:r>
    </w:p>
  </w:endnote>
  <w:endnote w:type="continuationSeparator" w:id="0">
    <w:p w14:paraId="29C9114E" w14:textId="77777777" w:rsidR="00F87E6C" w:rsidRDefault="00F8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1E4CC" w14:textId="77777777" w:rsidR="00F87E6C" w:rsidRDefault="00F87E6C">
      <w:r>
        <w:separator/>
      </w:r>
    </w:p>
  </w:footnote>
  <w:footnote w:type="continuationSeparator" w:id="0">
    <w:p w14:paraId="237C19C7" w14:textId="77777777" w:rsidR="00F87E6C" w:rsidRDefault="00F87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63837"/>
    <w:multiLevelType w:val="multilevel"/>
    <w:tmpl w:val="938A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4"/>
  </w:num>
  <w:num w:numId="5">
    <w:abstractNumId w:val="12"/>
  </w:num>
  <w:num w:numId="6">
    <w:abstractNumId w:val="0"/>
  </w:num>
  <w:num w:numId="7">
    <w:abstractNumId w:val="17"/>
  </w:num>
  <w:num w:numId="8">
    <w:abstractNumId w:val="6"/>
  </w:num>
  <w:num w:numId="9">
    <w:abstractNumId w:val="11"/>
  </w:num>
  <w:num w:numId="10">
    <w:abstractNumId w:val="18"/>
  </w:num>
  <w:num w:numId="11">
    <w:abstractNumId w:val="3"/>
  </w:num>
  <w:num w:numId="12">
    <w:abstractNumId w:val="1"/>
  </w:num>
  <w:num w:numId="13">
    <w:abstractNumId w:val="7"/>
  </w:num>
  <w:num w:numId="14">
    <w:abstractNumId w:val="2"/>
  </w:num>
  <w:num w:numId="15">
    <w:abstractNumId w:val="5"/>
  </w:num>
  <w:num w:numId="16">
    <w:abstractNumId w:val="14"/>
  </w:num>
  <w:num w:numId="17">
    <w:abstractNumId w:val="16"/>
  </w:num>
  <w:num w:numId="18">
    <w:abstractNumId w:val="9"/>
  </w:num>
  <w:num w:numId="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YbmtQAFO0mTLQAAAA=="/>
  </w:docVars>
  <w:rsids>
    <w:rsidRoot w:val="004E3939"/>
    <w:rsid w:val="0000649F"/>
    <w:rsid w:val="00017F23"/>
    <w:rsid w:val="00030987"/>
    <w:rsid w:val="000417A4"/>
    <w:rsid w:val="00042A24"/>
    <w:rsid w:val="00045BD1"/>
    <w:rsid w:val="0004707B"/>
    <w:rsid w:val="00047871"/>
    <w:rsid w:val="0005021B"/>
    <w:rsid w:val="00052AED"/>
    <w:rsid w:val="000623B1"/>
    <w:rsid w:val="00062E18"/>
    <w:rsid w:val="00064B85"/>
    <w:rsid w:val="000739CF"/>
    <w:rsid w:val="000756DB"/>
    <w:rsid w:val="00091A17"/>
    <w:rsid w:val="0009446F"/>
    <w:rsid w:val="00094E50"/>
    <w:rsid w:val="000A0D88"/>
    <w:rsid w:val="000D434D"/>
    <w:rsid w:val="000E68D0"/>
    <w:rsid w:val="000F55C1"/>
    <w:rsid w:val="000F6242"/>
    <w:rsid w:val="00111D3E"/>
    <w:rsid w:val="00122A0E"/>
    <w:rsid w:val="00146E55"/>
    <w:rsid w:val="00147886"/>
    <w:rsid w:val="00164548"/>
    <w:rsid w:val="001674E2"/>
    <w:rsid w:val="00175083"/>
    <w:rsid w:val="0018327B"/>
    <w:rsid w:val="00184FA9"/>
    <w:rsid w:val="001B7A77"/>
    <w:rsid w:val="001C0ECB"/>
    <w:rsid w:val="001C398A"/>
    <w:rsid w:val="001D21CE"/>
    <w:rsid w:val="001E5332"/>
    <w:rsid w:val="001E79AC"/>
    <w:rsid w:val="001F7528"/>
    <w:rsid w:val="00207A8F"/>
    <w:rsid w:val="00221718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F164C"/>
    <w:rsid w:val="002F1940"/>
    <w:rsid w:val="00302C8B"/>
    <w:rsid w:val="0031288E"/>
    <w:rsid w:val="0033181E"/>
    <w:rsid w:val="00336203"/>
    <w:rsid w:val="00356198"/>
    <w:rsid w:val="0035696B"/>
    <w:rsid w:val="0036693C"/>
    <w:rsid w:val="00371C58"/>
    <w:rsid w:val="00372893"/>
    <w:rsid w:val="00380B70"/>
    <w:rsid w:val="00383545"/>
    <w:rsid w:val="003950FB"/>
    <w:rsid w:val="003A7F0D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6FA7"/>
    <w:rsid w:val="004C6E62"/>
    <w:rsid w:val="004C742F"/>
    <w:rsid w:val="004D0B1B"/>
    <w:rsid w:val="004E2281"/>
    <w:rsid w:val="004E3939"/>
    <w:rsid w:val="004E6F57"/>
    <w:rsid w:val="004F4C99"/>
    <w:rsid w:val="005038B6"/>
    <w:rsid w:val="00504CA4"/>
    <w:rsid w:val="00515485"/>
    <w:rsid w:val="00537231"/>
    <w:rsid w:val="005378D0"/>
    <w:rsid w:val="005406D5"/>
    <w:rsid w:val="0057375B"/>
    <w:rsid w:val="00576E55"/>
    <w:rsid w:val="00595236"/>
    <w:rsid w:val="00596A43"/>
    <w:rsid w:val="005A6756"/>
    <w:rsid w:val="005C258D"/>
    <w:rsid w:val="005F7459"/>
    <w:rsid w:val="005F7F79"/>
    <w:rsid w:val="00602726"/>
    <w:rsid w:val="00603661"/>
    <w:rsid w:val="00645452"/>
    <w:rsid w:val="00651453"/>
    <w:rsid w:val="0065540A"/>
    <w:rsid w:val="00682F16"/>
    <w:rsid w:val="0068408F"/>
    <w:rsid w:val="00687721"/>
    <w:rsid w:val="00691AD8"/>
    <w:rsid w:val="006966BB"/>
    <w:rsid w:val="006A3842"/>
    <w:rsid w:val="006B35F0"/>
    <w:rsid w:val="006C0243"/>
    <w:rsid w:val="006D6606"/>
    <w:rsid w:val="006D6953"/>
    <w:rsid w:val="00723230"/>
    <w:rsid w:val="00724387"/>
    <w:rsid w:val="00740CDC"/>
    <w:rsid w:val="00784085"/>
    <w:rsid w:val="00786996"/>
    <w:rsid w:val="00795F8F"/>
    <w:rsid w:val="007B121D"/>
    <w:rsid w:val="007C71D7"/>
    <w:rsid w:val="007D229D"/>
    <w:rsid w:val="007E1DC7"/>
    <w:rsid w:val="007E3E71"/>
    <w:rsid w:val="007F00EF"/>
    <w:rsid w:val="007F4F92"/>
    <w:rsid w:val="007F63B0"/>
    <w:rsid w:val="00800524"/>
    <w:rsid w:val="00804076"/>
    <w:rsid w:val="0082739A"/>
    <w:rsid w:val="008319CC"/>
    <w:rsid w:val="008443C5"/>
    <w:rsid w:val="008646B8"/>
    <w:rsid w:val="0087131F"/>
    <w:rsid w:val="008727EC"/>
    <w:rsid w:val="00872B73"/>
    <w:rsid w:val="008A40E4"/>
    <w:rsid w:val="008A4170"/>
    <w:rsid w:val="008A5DE9"/>
    <w:rsid w:val="008C6069"/>
    <w:rsid w:val="008D772F"/>
    <w:rsid w:val="008E5E91"/>
    <w:rsid w:val="009174F2"/>
    <w:rsid w:val="009247C0"/>
    <w:rsid w:val="00927097"/>
    <w:rsid w:val="00930FDE"/>
    <w:rsid w:val="0093588B"/>
    <w:rsid w:val="009531C9"/>
    <w:rsid w:val="00954922"/>
    <w:rsid w:val="00967D1B"/>
    <w:rsid w:val="00974F7F"/>
    <w:rsid w:val="00975C22"/>
    <w:rsid w:val="0097783B"/>
    <w:rsid w:val="0099764C"/>
    <w:rsid w:val="009A5D47"/>
    <w:rsid w:val="009B39C8"/>
    <w:rsid w:val="009B4326"/>
    <w:rsid w:val="009C288C"/>
    <w:rsid w:val="009C2C75"/>
    <w:rsid w:val="009E00CA"/>
    <w:rsid w:val="009E2928"/>
    <w:rsid w:val="009F2214"/>
    <w:rsid w:val="00A162C8"/>
    <w:rsid w:val="00A27A78"/>
    <w:rsid w:val="00A567F0"/>
    <w:rsid w:val="00A62658"/>
    <w:rsid w:val="00A70D64"/>
    <w:rsid w:val="00A826F0"/>
    <w:rsid w:val="00A82A46"/>
    <w:rsid w:val="00AA4546"/>
    <w:rsid w:val="00AB0394"/>
    <w:rsid w:val="00AB7E2E"/>
    <w:rsid w:val="00AC566F"/>
    <w:rsid w:val="00AE6F3D"/>
    <w:rsid w:val="00AF47CC"/>
    <w:rsid w:val="00B256E2"/>
    <w:rsid w:val="00B34B61"/>
    <w:rsid w:val="00B3754A"/>
    <w:rsid w:val="00B4343C"/>
    <w:rsid w:val="00B46A32"/>
    <w:rsid w:val="00B57DD9"/>
    <w:rsid w:val="00B77BD8"/>
    <w:rsid w:val="00B80376"/>
    <w:rsid w:val="00B83ABD"/>
    <w:rsid w:val="00B96577"/>
    <w:rsid w:val="00B97703"/>
    <w:rsid w:val="00BA37A4"/>
    <w:rsid w:val="00BB6715"/>
    <w:rsid w:val="00BB78F4"/>
    <w:rsid w:val="00BD4D44"/>
    <w:rsid w:val="00BD5664"/>
    <w:rsid w:val="00BE23D5"/>
    <w:rsid w:val="00C038CF"/>
    <w:rsid w:val="00C10DA8"/>
    <w:rsid w:val="00C167C4"/>
    <w:rsid w:val="00C2338D"/>
    <w:rsid w:val="00C3552B"/>
    <w:rsid w:val="00C46732"/>
    <w:rsid w:val="00C47AA5"/>
    <w:rsid w:val="00C642AC"/>
    <w:rsid w:val="00C65F2F"/>
    <w:rsid w:val="00C817DA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F6087"/>
    <w:rsid w:val="00D10BA2"/>
    <w:rsid w:val="00D23B5F"/>
    <w:rsid w:val="00D248E5"/>
    <w:rsid w:val="00D70CE9"/>
    <w:rsid w:val="00DC1470"/>
    <w:rsid w:val="00DF7CDE"/>
    <w:rsid w:val="00E00F60"/>
    <w:rsid w:val="00E208DE"/>
    <w:rsid w:val="00E422C3"/>
    <w:rsid w:val="00E54B0F"/>
    <w:rsid w:val="00E55BC0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A094F"/>
    <w:rsid w:val="00EA5F4A"/>
    <w:rsid w:val="00EB2E28"/>
    <w:rsid w:val="00EE0255"/>
    <w:rsid w:val="00EE23AC"/>
    <w:rsid w:val="00EE27B0"/>
    <w:rsid w:val="00EE6D47"/>
    <w:rsid w:val="00F07126"/>
    <w:rsid w:val="00F24C84"/>
    <w:rsid w:val="00F43315"/>
    <w:rsid w:val="00F52F8D"/>
    <w:rsid w:val="00F61B46"/>
    <w:rsid w:val="00F64624"/>
    <w:rsid w:val="00F82E67"/>
    <w:rsid w:val="00F82EBB"/>
    <w:rsid w:val="00F87E6C"/>
    <w:rsid w:val="00F92972"/>
    <w:rsid w:val="00F9632B"/>
    <w:rsid w:val="00FA6485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  <w:style w:type="character" w:styleId="afc">
    <w:name w:val="Unresolved Mention"/>
    <w:basedOn w:val="a0"/>
    <w:uiPriority w:val="99"/>
    <w:semiHidden/>
    <w:unhideWhenUsed/>
    <w:rsid w:val="0068408F"/>
    <w:rPr>
      <w:color w:val="605E5C"/>
      <w:shd w:val="clear" w:color="auto" w:fill="E1DFDD"/>
    </w:rPr>
  </w:style>
  <w:style w:type="character" w:customStyle="1" w:styleId="company">
    <w:name w:val="company"/>
    <w:basedOn w:val="a0"/>
    <w:rsid w:val="0068408F"/>
  </w:style>
  <w:style w:type="paragraph" w:styleId="afd">
    <w:name w:val="Normal (Web)"/>
    <w:basedOn w:val="a"/>
    <w:uiPriority w:val="99"/>
    <w:semiHidden/>
    <w:unhideWhenUsed/>
    <w:rsid w:val="0068408F"/>
    <w:pPr>
      <w:spacing w:before="100" w:beforeAutospacing="1" w:after="100" w:afterAutospacing="1"/>
    </w:pPr>
    <w:rPr>
      <w:rFonts w:ascii="宋体" w:hAnsi="宋体" w:cs="宋体"/>
    </w:rPr>
  </w:style>
  <w:style w:type="character" w:styleId="afe">
    <w:name w:val="Strong"/>
    <w:basedOn w:val="a0"/>
    <w:uiPriority w:val="22"/>
    <w:qFormat/>
    <w:rsid w:val="0068408F"/>
    <w:rPr>
      <w:b/>
      <w:bCs/>
    </w:rPr>
  </w:style>
  <w:style w:type="character" w:styleId="aff">
    <w:name w:val="Emphasis"/>
    <w:basedOn w:val="a0"/>
    <w:uiPriority w:val="20"/>
    <w:qFormat/>
    <w:rsid w:val="006840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3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35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15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45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808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1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62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16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65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4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5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57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71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33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445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4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991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13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73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42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65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4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59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03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126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51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886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7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37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87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60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6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1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1005.xio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C2996-9182-481B-8F21-FDB61249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Mark Xiong</dc:creator>
  <cp:lastModifiedBy>samsung</cp:lastModifiedBy>
  <cp:revision>5</cp:revision>
  <cp:lastPrinted>2002-04-23T07:10:00Z</cp:lastPrinted>
  <dcterms:created xsi:type="dcterms:W3CDTF">2022-10-14T01:29:00Z</dcterms:created>
  <dcterms:modified xsi:type="dcterms:W3CDTF">2022-10-17T02:30:00Z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